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D56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JOCELYN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7D56F2" w:rsidRDefault="007D56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56F2" w:rsidRDefault="007D56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56F2" w:rsidRDefault="007D56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Sawbridgeworth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D56F2" w:rsidRDefault="007D56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Hertfordshire, into land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Heyron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7D56F2" w:rsidRDefault="007D56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21-406)</w:t>
      </w:r>
    </w:p>
    <w:p w:rsidR="007D56F2" w:rsidRDefault="007D56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56F2" w:rsidRDefault="007D56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56F2" w:rsidRPr="007D56F2" w:rsidRDefault="007D56F2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June 2016</w:t>
      </w:r>
      <w:bookmarkStart w:id="0" w:name="_GoBack"/>
      <w:bookmarkEnd w:id="0"/>
    </w:p>
    <w:sectPr w:rsidR="007D56F2" w:rsidRPr="007D56F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6F2" w:rsidRDefault="007D56F2" w:rsidP="00E71FC3">
      <w:pPr>
        <w:spacing w:after="0" w:line="240" w:lineRule="auto"/>
      </w:pPr>
      <w:r>
        <w:separator/>
      </w:r>
    </w:p>
  </w:endnote>
  <w:endnote w:type="continuationSeparator" w:id="0">
    <w:p w:rsidR="007D56F2" w:rsidRDefault="007D56F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6F2" w:rsidRDefault="007D56F2" w:rsidP="00E71FC3">
      <w:pPr>
        <w:spacing w:after="0" w:line="240" w:lineRule="auto"/>
      </w:pPr>
      <w:r>
        <w:separator/>
      </w:r>
    </w:p>
  </w:footnote>
  <w:footnote w:type="continuationSeparator" w:id="0">
    <w:p w:rsidR="007D56F2" w:rsidRDefault="007D56F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6F2"/>
    <w:rsid w:val="007D56F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6EFE0"/>
  <w15:chartTrackingRefBased/>
  <w15:docId w15:val="{35DA4E2E-764B-41D7-A307-66A9D8E3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2016-06-14T16:24:00Z</dcterms:created>
  <dcterms:modified xsi:type="dcterms:W3CDTF">2016-06-14T16:29:00Z</dcterms:modified>
</cp:coreProperties>
</file>